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1F4EFA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4EFA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4EFA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1F4EFA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Neuport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F4EFA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24-217)</w:t>
      </w:r>
    </w:p>
    <w:p w:rsidR="001F4EFA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4EFA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4EFA" w:rsidRPr="001F4EFA" w:rsidRDefault="001F4E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1F4EFA" w:rsidRPr="001F4E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EFA" w:rsidRDefault="001F4EFA" w:rsidP="00E71FC3">
      <w:pPr>
        <w:spacing w:after="0" w:line="240" w:lineRule="auto"/>
      </w:pPr>
      <w:r>
        <w:separator/>
      </w:r>
    </w:p>
  </w:endnote>
  <w:endnote w:type="continuationSeparator" w:id="0">
    <w:p w:rsidR="001F4EFA" w:rsidRDefault="001F4E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EFA" w:rsidRDefault="001F4EFA" w:rsidP="00E71FC3">
      <w:pPr>
        <w:spacing w:after="0" w:line="240" w:lineRule="auto"/>
      </w:pPr>
      <w:r>
        <w:separator/>
      </w:r>
    </w:p>
  </w:footnote>
  <w:footnote w:type="continuationSeparator" w:id="0">
    <w:p w:rsidR="001F4EFA" w:rsidRDefault="001F4E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EFA"/>
    <w:rsid w:val="001F4EF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79AA5"/>
  <w15:chartTrackingRefBased/>
  <w15:docId w15:val="{07C79767-9BE7-4AC6-9032-4FF66966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2016-05-13T21:10:00Z</dcterms:created>
  <dcterms:modified xsi:type="dcterms:W3CDTF">2016-05-13T21:12:00Z</dcterms:modified>
</cp:coreProperties>
</file>